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F7C76">
        <w:rPr>
          <w:rFonts w:cs="Arial"/>
          <w:b/>
          <w:caps/>
          <w:sz w:val="28"/>
          <w:szCs w:val="28"/>
        </w:rPr>
        <w:t>1567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F7C7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F7C76">
              <w:rPr>
                <w:rFonts w:cs="Arial"/>
                <w:sz w:val="20"/>
                <w:szCs w:val="20"/>
              </w:rPr>
              <w:t>Pintura de sinalização de solo na Estrada Municipal Biagino Chieffi, no Bairro Pagador Andrade.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</w:t>
      </w:r>
      <w:r w:rsidR="003F7C76">
        <w:rPr>
          <w:rFonts w:cs="Arial"/>
          <w:b/>
        </w:rPr>
        <w:t>O</w:t>
      </w:r>
      <w:r w:rsidRPr="001840AD">
        <w:rPr>
          <w:rFonts w:cs="Arial"/>
        </w:rPr>
        <w:t xml:space="preserve"> ao Excelentíssimo Senhor Prefeito Municipal de Jacareí</w:t>
      </w:r>
      <w:r w:rsidR="003F7C76">
        <w:rPr>
          <w:rFonts w:cs="Arial"/>
        </w:rPr>
        <w:t>,</w:t>
      </w:r>
      <w:r w:rsidRPr="001840AD">
        <w:rPr>
          <w:rFonts w:cs="Arial"/>
        </w:rPr>
        <w:t xml:space="preserve"> </w:t>
      </w:r>
      <w:r w:rsidR="003F7C76" w:rsidRPr="003F7C76">
        <w:rPr>
          <w:rFonts w:cs="Arial"/>
        </w:rPr>
        <w:t xml:space="preserve">no sentido de </w:t>
      </w:r>
      <w:r w:rsidR="003F7C76">
        <w:rPr>
          <w:rFonts w:cs="Arial"/>
        </w:rPr>
        <w:t xml:space="preserve">alcançar a eficiência dos </w:t>
      </w:r>
      <w:r w:rsidR="003F7C76" w:rsidRPr="003F7C76">
        <w:rPr>
          <w:rFonts w:cs="Arial"/>
        </w:rPr>
        <w:t xml:space="preserve">serviços Municipais, </w:t>
      </w:r>
      <w:r w:rsidR="003F7C76">
        <w:rPr>
          <w:rFonts w:cs="Arial"/>
        </w:rPr>
        <w:t>seja acionada</w:t>
      </w:r>
      <w:r w:rsidR="003F7C76" w:rsidRPr="003F7C76">
        <w:rPr>
          <w:rFonts w:cs="Arial"/>
        </w:rPr>
        <w:t xml:space="preserve"> a Secretaria de    Mobilidade Urbana</w:t>
      </w:r>
      <w:r w:rsidR="003F7C76">
        <w:rPr>
          <w:rFonts w:cs="Arial"/>
        </w:rPr>
        <w:t xml:space="preserve">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3F7C76">
        <w:rPr>
          <w:rFonts w:cs="Arial"/>
        </w:rPr>
        <w:t>à p</w:t>
      </w:r>
      <w:r w:rsidR="003F7C76" w:rsidRPr="003F7C76">
        <w:rPr>
          <w:rFonts w:cs="Arial"/>
        </w:rPr>
        <w:t>intura de sinalização de solo na Estrada Municipal Biagino Chieffi, no Bairro Pagador Andrade.</w:t>
      </w:r>
    </w:p>
    <w:p w:rsidR="003F7C76" w:rsidRPr="003F7C76" w:rsidRDefault="003F7C76" w:rsidP="003F7C7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Ocorre que </w:t>
      </w:r>
      <w:r w:rsidRPr="003F7C76">
        <w:rPr>
          <w:rFonts w:cs="Arial"/>
        </w:rPr>
        <w:t>o trecho após a linha férr</w:t>
      </w:r>
      <w:r>
        <w:rPr>
          <w:rFonts w:cs="Arial"/>
        </w:rPr>
        <w:t>ea até a AMBEV está comprometido, trajeto este em que muitos moradores utilizam o</w:t>
      </w:r>
      <w:r w:rsidRPr="003F7C76">
        <w:rPr>
          <w:rFonts w:cs="Arial"/>
        </w:rPr>
        <w:t xml:space="preserve"> acostamento para pegar</w:t>
      </w:r>
      <w:r>
        <w:rPr>
          <w:rFonts w:cs="Arial"/>
        </w:rPr>
        <w:t>em</w:t>
      </w:r>
      <w:r w:rsidRPr="003F7C76">
        <w:rPr>
          <w:rFonts w:cs="Arial"/>
        </w:rPr>
        <w:t xml:space="preserve"> ônibus, o que acaba comprometendo a segurança dos mesmos.</w:t>
      </w:r>
    </w:p>
    <w:p w:rsidR="003F7C76" w:rsidRPr="003F7C76" w:rsidRDefault="003F7C76" w:rsidP="003F7C7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Dada a importância </w:t>
      </w:r>
      <w:r w:rsidRPr="003F7C76">
        <w:rPr>
          <w:rFonts w:cs="Arial"/>
        </w:rPr>
        <w:t xml:space="preserve">da presente </w:t>
      </w:r>
      <w:r w:rsidRPr="003F7C76">
        <w:rPr>
          <w:rFonts w:cs="Arial"/>
          <w:b/>
          <w:u w:val="single"/>
        </w:rPr>
        <w:t>indicação</w:t>
      </w:r>
      <w:r w:rsidRPr="003F7C76">
        <w:rPr>
          <w:rFonts w:cs="Arial"/>
        </w:rPr>
        <w:t xml:space="preserve">, conta o signatário com o acolhimento do Senhor Prefeito. </w:t>
      </w:r>
    </w:p>
    <w:p w:rsidR="003F7C76" w:rsidRPr="003F7C76" w:rsidRDefault="003F7C76" w:rsidP="003F7C7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3F7C76">
        <w:rPr>
          <w:rFonts w:cs="Arial"/>
        </w:rPr>
        <w:t>Na certeza de receber especial atenção ao indicado, subscrev</w:t>
      </w:r>
      <w:r>
        <w:rPr>
          <w:rFonts w:cs="Arial"/>
        </w:rPr>
        <w:t>o</w:t>
      </w:r>
      <w:r w:rsidRPr="003F7C76">
        <w:rPr>
          <w:rFonts w:cs="Arial"/>
        </w:rPr>
        <w:t xml:space="preserve"> agradecido.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F7C76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F7C76" w:rsidRPr="005D429C" w:rsidRDefault="003F7C76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3F7C76" w:rsidRPr="005D429C" w:rsidRDefault="003F7C76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C71" w:rsidRDefault="00D25C71">
      <w:r>
        <w:separator/>
      </w:r>
    </w:p>
  </w:endnote>
  <w:endnote w:type="continuationSeparator" w:id="0">
    <w:p w:rsidR="00D25C71" w:rsidRDefault="00D25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C71" w:rsidRDefault="00D25C71">
      <w:r>
        <w:separator/>
      </w:r>
    </w:p>
  </w:footnote>
  <w:footnote w:type="continuationSeparator" w:id="0">
    <w:p w:rsidR="00D25C71" w:rsidRDefault="00D25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6DB5"/>
    <w:rsid w:val="003A77BE"/>
    <w:rsid w:val="003C3E53"/>
    <w:rsid w:val="003E188F"/>
    <w:rsid w:val="003F7C76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25C71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82972-823A-4984-B291-1E4848BF2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2021-05-31T13:11:00Z</dcterms:created>
  <dcterms:modified xsi:type="dcterms:W3CDTF">2021-05-31T13:16:00Z</dcterms:modified>
</cp:coreProperties>
</file>